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2A7" w:rsidRDefault="001C7725" w:rsidP="001C7725">
      <w:pPr>
        <w:pStyle w:val="Intestazione"/>
        <w:tabs>
          <w:tab w:val="left" w:pos="708"/>
        </w:tabs>
        <w:jc w:val="center"/>
        <w:rPr>
          <w:b/>
          <w:bCs/>
        </w:rPr>
      </w:pPr>
      <w:r>
        <w:rPr>
          <w:b/>
          <w:bCs/>
        </w:rPr>
        <w:t xml:space="preserve">RELAZIONE FINALE          </w:t>
      </w:r>
    </w:p>
    <w:p w:rsidR="001C7725" w:rsidRDefault="001C7725" w:rsidP="001C7725">
      <w:pPr>
        <w:pStyle w:val="Intestazione"/>
        <w:tabs>
          <w:tab w:val="left" w:pos="708"/>
        </w:tabs>
        <w:jc w:val="center"/>
        <w:rPr>
          <w:b/>
          <w:bCs/>
        </w:rPr>
      </w:pPr>
      <w:r>
        <w:rPr>
          <w:b/>
          <w:bCs/>
        </w:rPr>
        <w:t>ATT</w:t>
      </w:r>
      <w:r w:rsidR="00B147B4">
        <w:rPr>
          <w:b/>
          <w:bCs/>
        </w:rPr>
        <w:t xml:space="preserve">IVITA’ DIDATTICA </w:t>
      </w:r>
      <w:proofErr w:type="gramStart"/>
      <w:r w:rsidR="00B147B4">
        <w:rPr>
          <w:b/>
          <w:bCs/>
        </w:rPr>
        <w:t xml:space="preserve">SVOLTA  </w:t>
      </w:r>
      <w:proofErr w:type="spellStart"/>
      <w:r w:rsidR="00B147B4">
        <w:rPr>
          <w:b/>
          <w:bCs/>
        </w:rPr>
        <w:t>a.s.</w:t>
      </w:r>
      <w:proofErr w:type="spellEnd"/>
      <w:proofErr w:type="gramEnd"/>
      <w:r w:rsidR="00B147B4">
        <w:rPr>
          <w:b/>
          <w:bCs/>
        </w:rPr>
        <w:t xml:space="preserve"> </w:t>
      </w:r>
      <w:r w:rsidR="005402A7">
        <w:rPr>
          <w:b/>
          <w:bCs/>
        </w:rPr>
        <w:t xml:space="preserve">  </w:t>
      </w:r>
      <w:r>
        <w:rPr>
          <w:b/>
          <w:bCs/>
        </w:rPr>
        <w:t>/</w:t>
      </w:r>
      <w:r w:rsidR="005402A7">
        <w:rPr>
          <w:b/>
          <w:bCs/>
        </w:rPr>
        <w:t xml:space="preserve">  </w:t>
      </w:r>
    </w:p>
    <w:p w:rsidR="005402A7" w:rsidRDefault="005402A7" w:rsidP="001C7725">
      <w:pPr>
        <w:pStyle w:val="Intestazione"/>
        <w:tabs>
          <w:tab w:val="left" w:pos="708"/>
        </w:tabs>
        <w:jc w:val="center"/>
      </w:pPr>
    </w:p>
    <w:p w:rsidR="001C7725" w:rsidRDefault="001C7725" w:rsidP="001C7725">
      <w:pPr>
        <w:pStyle w:val="Intestazione"/>
        <w:tabs>
          <w:tab w:val="left" w:pos="708"/>
        </w:tabs>
      </w:pPr>
      <w:r>
        <w:t>DOCENTE________________                      DISCIPLINA______________   CLASSE_____</w:t>
      </w:r>
    </w:p>
    <w:p w:rsidR="005402A7" w:rsidRDefault="005402A7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  <w:r>
        <w:t>OBIETTIVI RAGGIUNTI IN TERMINI DI CONOSCENZE, COMPETENZE E ABILITA’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CONOSCENZE: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COMPETENZE: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ABILITA’: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r>
        <w:t>CONTENUTI DISCIPLINARI E TEMPI DI REALIZZAZIONE ESPOSTI PER MODULI, UNITA’ DIDATTICHE O DI APPRENDIMENTO</w:t>
      </w:r>
    </w:p>
    <w:p w:rsidR="001C7725" w:rsidRDefault="001C7725" w:rsidP="001C7725">
      <w:r>
        <w:t xml:space="preserve">CONTENUTI                                                                                                              PERIODO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0"/>
        <w:gridCol w:w="2215"/>
      </w:tblGrid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</w:tbl>
    <w:p w:rsidR="001C7725" w:rsidRDefault="001C7725" w:rsidP="001C7725"/>
    <w:p w:rsidR="001C7725" w:rsidRDefault="001C7725" w:rsidP="001C7725">
      <w:pPr>
        <w:spacing w:line="360" w:lineRule="auto"/>
      </w:pPr>
      <w:r>
        <w:t>N. ORE DI LEZIONE EFFETTIVAMENTE SVOLTE    ______________</w:t>
      </w:r>
    </w:p>
    <w:p w:rsidR="00A32AE6" w:rsidRDefault="00A32AE6" w:rsidP="001C7725">
      <w:pPr>
        <w:spacing w:line="360" w:lineRule="auto"/>
      </w:pPr>
    </w:p>
    <w:p w:rsidR="001C7725" w:rsidRDefault="001C7725" w:rsidP="001C7725">
      <w:pPr>
        <w:spacing w:line="360" w:lineRule="auto"/>
      </w:pPr>
      <w:r>
        <w:t>METODOLOGIE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spacing w:line="360" w:lineRule="auto"/>
      </w:pPr>
      <w:r>
        <w:lastRenderedPageBreak/>
        <w:t>MATERIALI DIDATTICI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spacing w:line="360" w:lineRule="auto"/>
      </w:pPr>
      <w:r>
        <w:t>TIPOLOGIA DI PROVE DI VERIFICA UTILIZZATE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bookmarkStart w:id="0" w:name="_GoBack"/>
            <w:bookmarkEnd w:id="0"/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  <w:r>
        <w:t xml:space="preserve">CONSIDERAZIONI CONCLUSIVE </w:t>
      </w:r>
      <w:proofErr w:type="gramStart"/>
      <w:r>
        <w:t>e  OSSERVAZIONI</w:t>
      </w:r>
      <w:proofErr w:type="gramEnd"/>
      <w:r>
        <w:t xml:space="preserve"> IN MERITO ALLA PROSECUZIONE DELL’ATTIVITA’ DIDATTICA (Particolarmente utili in caso di discontinuità didattica)</w:t>
      </w:r>
    </w:p>
    <w:p w:rsidR="001C7725" w:rsidRDefault="001C7725" w:rsidP="001C7725">
      <w:pPr>
        <w:pStyle w:val="Intestazione"/>
        <w:tabs>
          <w:tab w:val="left" w:pos="708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spacing w:line="360" w:lineRule="auto"/>
        <w:rPr>
          <w:b/>
          <w:bCs/>
        </w:rPr>
      </w:pPr>
    </w:p>
    <w:p w:rsidR="001C7725" w:rsidRDefault="001C7725" w:rsidP="001C7725">
      <w:pPr>
        <w:spacing w:line="360" w:lineRule="auto"/>
        <w:rPr>
          <w:b/>
          <w:bCs/>
        </w:rPr>
      </w:pPr>
      <w:r>
        <w:rPr>
          <w:b/>
          <w:bCs/>
        </w:rPr>
        <w:t>DATA, _________________________</w:t>
      </w:r>
    </w:p>
    <w:p w:rsidR="001C7725" w:rsidRDefault="001C7725" w:rsidP="001C7725">
      <w:pPr>
        <w:tabs>
          <w:tab w:val="left" w:pos="6165"/>
        </w:tabs>
        <w:jc w:val="right"/>
        <w:rPr>
          <w:i/>
          <w:iCs/>
        </w:rPr>
      </w:pPr>
      <w:r>
        <w:rPr>
          <w:b/>
          <w:bCs/>
        </w:rPr>
        <w:t>FIRMA DEL DOCENTE</w:t>
      </w:r>
      <w:r>
        <w:t xml:space="preserve">                                  </w:t>
      </w:r>
    </w:p>
    <w:p w:rsidR="00BD715B" w:rsidRPr="00007ED6" w:rsidRDefault="00BD715B" w:rsidP="00007ED6"/>
    <w:sectPr w:rsidR="00BD715B" w:rsidRPr="00007ED6" w:rsidSect="0029727B">
      <w:headerReference w:type="default" r:id="rId7"/>
      <w:footerReference w:type="default" r:id="rId8"/>
      <w:pgSz w:w="11906" w:h="16838" w:code="9"/>
      <w:pgMar w:top="646" w:right="851" w:bottom="1134" w:left="964" w:header="57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1A5" w:rsidRDefault="001041A5">
      <w:r>
        <w:separator/>
      </w:r>
    </w:p>
  </w:endnote>
  <w:endnote w:type="continuationSeparator" w:id="0">
    <w:p w:rsidR="001041A5" w:rsidRDefault="0010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53" w:rsidRPr="005813A0" w:rsidRDefault="005F5D53" w:rsidP="008A23EA">
    <w:pPr>
      <w:pStyle w:val="Pidipagin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1A5" w:rsidRDefault="001041A5">
      <w:r>
        <w:separator/>
      </w:r>
    </w:p>
  </w:footnote>
  <w:footnote w:type="continuationSeparator" w:id="0">
    <w:p w:rsidR="001041A5" w:rsidRDefault="0010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53" w:rsidRPr="00C56F6B" w:rsidRDefault="005F5D53" w:rsidP="00C56F6B">
    <w:pPr>
      <w:pStyle w:val="Intestazione"/>
      <w:tabs>
        <w:tab w:val="clear" w:pos="963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09F"/>
    <w:multiLevelType w:val="hybridMultilevel"/>
    <w:tmpl w:val="BE3C91C6"/>
    <w:lvl w:ilvl="0" w:tplc="9AC4D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1FA2"/>
    <w:multiLevelType w:val="hybridMultilevel"/>
    <w:tmpl w:val="63260C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3141A"/>
    <w:multiLevelType w:val="hybridMultilevel"/>
    <w:tmpl w:val="A14084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6D22B2"/>
    <w:multiLevelType w:val="hybridMultilevel"/>
    <w:tmpl w:val="A09E7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311F9"/>
    <w:multiLevelType w:val="hybridMultilevel"/>
    <w:tmpl w:val="59BAB51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1D"/>
    <w:rsid w:val="00002FE0"/>
    <w:rsid w:val="0000773B"/>
    <w:rsid w:val="00007862"/>
    <w:rsid w:val="00007ED6"/>
    <w:rsid w:val="00021DB8"/>
    <w:rsid w:val="00033188"/>
    <w:rsid w:val="0005185C"/>
    <w:rsid w:val="00072822"/>
    <w:rsid w:val="0009330C"/>
    <w:rsid w:val="00094F89"/>
    <w:rsid w:val="00095610"/>
    <w:rsid w:val="000B18CC"/>
    <w:rsid w:val="000D0DD7"/>
    <w:rsid w:val="000D611D"/>
    <w:rsid w:val="00100085"/>
    <w:rsid w:val="001041A5"/>
    <w:rsid w:val="00106DC8"/>
    <w:rsid w:val="00117FED"/>
    <w:rsid w:val="001279CD"/>
    <w:rsid w:val="001328E2"/>
    <w:rsid w:val="00142043"/>
    <w:rsid w:val="0015063D"/>
    <w:rsid w:val="00161F5D"/>
    <w:rsid w:val="00166A8F"/>
    <w:rsid w:val="00170C4D"/>
    <w:rsid w:val="00181866"/>
    <w:rsid w:val="001843D8"/>
    <w:rsid w:val="00186E6B"/>
    <w:rsid w:val="001A1EC7"/>
    <w:rsid w:val="001C7725"/>
    <w:rsid w:val="001D7AD0"/>
    <w:rsid w:val="001F0BCF"/>
    <w:rsid w:val="001F62E3"/>
    <w:rsid w:val="00222FC3"/>
    <w:rsid w:val="002265A9"/>
    <w:rsid w:val="002472B7"/>
    <w:rsid w:val="00253AA3"/>
    <w:rsid w:val="00262A9D"/>
    <w:rsid w:val="002762AB"/>
    <w:rsid w:val="0028202C"/>
    <w:rsid w:val="00286B35"/>
    <w:rsid w:val="00295613"/>
    <w:rsid w:val="0029727B"/>
    <w:rsid w:val="002B53DF"/>
    <w:rsid w:val="002C09C9"/>
    <w:rsid w:val="002D1D75"/>
    <w:rsid w:val="002E2A2F"/>
    <w:rsid w:val="00326286"/>
    <w:rsid w:val="00360462"/>
    <w:rsid w:val="00373EDA"/>
    <w:rsid w:val="00393CF3"/>
    <w:rsid w:val="003B4F40"/>
    <w:rsid w:val="00422D62"/>
    <w:rsid w:val="00470930"/>
    <w:rsid w:val="004720C0"/>
    <w:rsid w:val="0049275F"/>
    <w:rsid w:val="004A4267"/>
    <w:rsid w:val="004A6E21"/>
    <w:rsid w:val="004C07CE"/>
    <w:rsid w:val="004C480C"/>
    <w:rsid w:val="004C5A69"/>
    <w:rsid w:val="004C65FC"/>
    <w:rsid w:val="004D393F"/>
    <w:rsid w:val="0051628E"/>
    <w:rsid w:val="0052633B"/>
    <w:rsid w:val="005402A7"/>
    <w:rsid w:val="005418C2"/>
    <w:rsid w:val="00545FB7"/>
    <w:rsid w:val="005567B4"/>
    <w:rsid w:val="00562091"/>
    <w:rsid w:val="00571A87"/>
    <w:rsid w:val="005813A0"/>
    <w:rsid w:val="005A1C9A"/>
    <w:rsid w:val="005B787F"/>
    <w:rsid w:val="005D0B8E"/>
    <w:rsid w:val="005F5D53"/>
    <w:rsid w:val="0060081B"/>
    <w:rsid w:val="006405B0"/>
    <w:rsid w:val="006640CA"/>
    <w:rsid w:val="00681F19"/>
    <w:rsid w:val="00684BFA"/>
    <w:rsid w:val="006945B0"/>
    <w:rsid w:val="006A3904"/>
    <w:rsid w:val="006A6705"/>
    <w:rsid w:val="006C6683"/>
    <w:rsid w:val="00717E16"/>
    <w:rsid w:val="00751FB3"/>
    <w:rsid w:val="00781996"/>
    <w:rsid w:val="007B3691"/>
    <w:rsid w:val="007B593C"/>
    <w:rsid w:val="007E6867"/>
    <w:rsid w:val="007F7C94"/>
    <w:rsid w:val="00814742"/>
    <w:rsid w:val="008214CA"/>
    <w:rsid w:val="008411DF"/>
    <w:rsid w:val="008433D2"/>
    <w:rsid w:val="00843B4C"/>
    <w:rsid w:val="00881D2C"/>
    <w:rsid w:val="008A23EA"/>
    <w:rsid w:val="008D1946"/>
    <w:rsid w:val="008D58C2"/>
    <w:rsid w:val="00930BE9"/>
    <w:rsid w:val="009310BD"/>
    <w:rsid w:val="009450B1"/>
    <w:rsid w:val="00981574"/>
    <w:rsid w:val="0098467D"/>
    <w:rsid w:val="00996921"/>
    <w:rsid w:val="009E40F4"/>
    <w:rsid w:val="009E439C"/>
    <w:rsid w:val="00A143A0"/>
    <w:rsid w:val="00A31B31"/>
    <w:rsid w:val="00A32AE6"/>
    <w:rsid w:val="00A80458"/>
    <w:rsid w:val="00A83F91"/>
    <w:rsid w:val="00AA3003"/>
    <w:rsid w:val="00AB4FD4"/>
    <w:rsid w:val="00AC4C1E"/>
    <w:rsid w:val="00AC628D"/>
    <w:rsid w:val="00B051B2"/>
    <w:rsid w:val="00B100AC"/>
    <w:rsid w:val="00B147B4"/>
    <w:rsid w:val="00B14AF9"/>
    <w:rsid w:val="00B162A9"/>
    <w:rsid w:val="00B40F7A"/>
    <w:rsid w:val="00B456C1"/>
    <w:rsid w:val="00B571F6"/>
    <w:rsid w:val="00B7515D"/>
    <w:rsid w:val="00B80D18"/>
    <w:rsid w:val="00BA7232"/>
    <w:rsid w:val="00BB57C3"/>
    <w:rsid w:val="00BD715B"/>
    <w:rsid w:val="00BF54A7"/>
    <w:rsid w:val="00C00B00"/>
    <w:rsid w:val="00C34FEE"/>
    <w:rsid w:val="00C37CB9"/>
    <w:rsid w:val="00C4308E"/>
    <w:rsid w:val="00C4434A"/>
    <w:rsid w:val="00C50B5D"/>
    <w:rsid w:val="00C561C6"/>
    <w:rsid w:val="00C5643B"/>
    <w:rsid w:val="00C56F6B"/>
    <w:rsid w:val="00C62E34"/>
    <w:rsid w:val="00C70056"/>
    <w:rsid w:val="00C74ADF"/>
    <w:rsid w:val="00C81D99"/>
    <w:rsid w:val="00CB565C"/>
    <w:rsid w:val="00CF3825"/>
    <w:rsid w:val="00D02FE6"/>
    <w:rsid w:val="00D14CDE"/>
    <w:rsid w:val="00D26BC9"/>
    <w:rsid w:val="00D61A60"/>
    <w:rsid w:val="00D66E87"/>
    <w:rsid w:val="00DC205F"/>
    <w:rsid w:val="00DD46A4"/>
    <w:rsid w:val="00E26CEA"/>
    <w:rsid w:val="00E32A32"/>
    <w:rsid w:val="00E5372C"/>
    <w:rsid w:val="00E654AB"/>
    <w:rsid w:val="00E73893"/>
    <w:rsid w:val="00E91F27"/>
    <w:rsid w:val="00EA5E7C"/>
    <w:rsid w:val="00EF0B2D"/>
    <w:rsid w:val="00EF113A"/>
    <w:rsid w:val="00EF2229"/>
    <w:rsid w:val="00F01971"/>
    <w:rsid w:val="00F0520E"/>
    <w:rsid w:val="00F174C1"/>
    <w:rsid w:val="00F429AA"/>
    <w:rsid w:val="00F56FE4"/>
    <w:rsid w:val="00F71E05"/>
    <w:rsid w:val="00F82249"/>
    <w:rsid w:val="00F945FB"/>
    <w:rsid w:val="00FA3BBD"/>
    <w:rsid w:val="00FC6500"/>
    <w:rsid w:val="00FE180B"/>
    <w:rsid w:val="00FE1A5E"/>
    <w:rsid w:val="00FE2434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633256-587E-4D41-89EC-52EC5BB2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7725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semiHidden/>
    <w:rsid w:val="00E73893"/>
    <w:rPr>
      <w:color w:val="0000FF"/>
      <w:u w:val="single"/>
    </w:rPr>
  </w:style>
  <w:style w:type="character" w:styleId="Collegamentovisitato">
    <w:name w:val="FollowedHyperlink"/>
    <w:semiHidden/>
    <w:rsid w:val="00E73893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E73893"/>
  </w:style>
  <w:style w:type="paragraph" w:styleId="Rientrocorpodeltesto">
    <w:name w:val="Body Text Indent"/>
    <w:basedOn w:val="Normal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qFormat/>
    <w:rsid w:val="006A6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&amp; figli Antonio e Luca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I.T.C. " Tommaso LECCISOTTI "</dc:creator>
  <cp:keywords/>
  <cp:lastModifiedBy>MARINELLI</cp:lastModifiedBy>
  <cp:revision>2</cp:revision>
  <cp:lastPrinted>2013-03-20T15:25:00Z</cp:lastPrinted>
  <dcterms:created xsi:type="dcterms:W3CDTF">2026-05-19T09:15:00Z</dcterms:created>
  <dcterms:modified xsi:type="dcterms:W3CDTF">2026-05-19T09:15:00Z</dcterms:modified>
</cp:coreProperties>
</file>